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2821E0F1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320</w:t>
      </w:r>
      <w:r w:rsidR="00672063">
        <w:rPr>
          <w:b/>
          <w:i/>
          <w:sz w:val="28"/>
        </w:rPr>
        <w:t>4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52DD5265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</w:t>
            </w:r>
            <w:r w:rsidR="0039189A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1.0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622A0FCC" w:rsidR="00B25E50" w:rsidRDefault="00662F86">
            <w:pPr>
              <w:pStyle w:val="CRCoverPage"/>
              <w:spacing w:after="0"/>
              <w:ind w:left="100"/>
            </w:pPr>
            <w:r w:rsidRPr="00662F86">
              <w:t>PRD21 CDS: PC3 EN-DC DC_1A_n</w:t>
            </w:r>
            <w:r w:rsidR="00672063">
              <w:t>7</w:t>
            </w:r>
            <w:r w:rsidRPr="00662F86">
              <w:t>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3E2E13B9" w:rsidR="00B25E50" w:rsidRDefault="00662F86">
            <w:pPr>
              <w:pStyle w:val="CRCoverPage"/>
              <w:spacing w:after="0"/>
              <w:rPr>
                <w:b/>
                <w:caps/>
              </w:rPr>
            </w:pPr>
            <w:r>
              <w:t>DC_1A_n</w:t>
            </w:r>
            <w:r w:rsidR="00672063">
              <w:t>7</w:t>
            </w:r>
            <w: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189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61</Words>
  <Characters>459</Characters>
  <Application>Microsoft Office Word</Application>
  <DocSecurity>0</DocSecurity>
  <Lines>3</Lines>
  <Paragraphs>1</Paragraphs>
  <ScaleCrop>false</ScaleCrop>
  <Company>ETSI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4</cp:revision>
  <cp:lastPrinted>2020-02-05T15:54:00Z</cp:lastPrinted>
  <dcterms:created xsi:type="dcterms:W3CDTF">2022-05-23T09:33:00Z</dcterms:created>
  <dcterms:modified xsi:type="dcterms:W3CDTF">2022-05-23T12:41:00Z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